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08AA8" w14:textId="77777777" w:rsidR="00464553" w:rsidRDefault="00464553" w:rsidP="004645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WHYGHTMORE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d.1413)</w:t>
      </w:r>
    </w:p>
    <w:p w14:paraId="05C44AE4" w14:textId="77777777" w:rsidR="00464553" w:rsidRDefault="00464553" w:rsidP="004645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5679CA0B" w14:textId="77777777" w:rsidR="00464553" w:rsidRDefault="00464553" w:rsidP="004645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48F133" w14:textId="77777777" w:rsidR="00464553" w:rsidRDefault="00464553" w:rsidP="004645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59E5E8" w14:textId="77777777" w:rsidR="00464553" w:rsidRDefault="00464553" w:rsidP="004645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Will, in which he left 20d to the belfry fabric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St.Leonard’s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14:paraId="79D5A77B" w14:textId="77777777" w:rsidR="00464553" w:rsidRDefault="00464553" w:rsidP="004645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Shoreditch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4870E5A" w14:textId="77777777" w:rsidR="00464553" w:rsidRDefault="00464553" w:rsidP="004645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1C3E3F21" w14:textId="77777777" w:rsidR="00464553" w:rsidRDefault="00464553" w:rsidP="00464553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pp.115 and 259)</w:t>
      </w:r>
    </w:p>
    <w:p w14:paraId="1B08A3D1" w14:textId="77777777" w:rsidR="00464553" w:rsidRDefault="00464553" w:rsidP="004645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Aug.</w:t>
      </w:r>
      <w:r>
        <w:rPr>
          <w:rFonts w:ascii="Times New Roman" w:hAnsi="Times New Roman" w:cs="Times New Roman"/>
          <w:sz w:val="24"/>
          <w:szCs w:val="24"/>
        </w:rPr>
        <w:tab/>
        <w:t>Probate of his Will.    (</w:t>
      </w:r>
      <w:proofErr w:type="gramStart"/>
      <w:r>
        <w:rPr>
          <w:rFonts w:ascii="Times New Roman" w:hAnsi="Times New Roman" w:cs="Times New Roman"/>
          <w:sz w:val="24"/>
          <w:szCs w:val="24"/>
        </w:rPr>
        <w:t>ibid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p.259)</w:t>
      </w:r>
    </w:p>
    <w:p w14:paraId="35813FB3" w14:textId="77777777" w:rsidR="00464553" w:rsidRDefault="00464553" w:rsidP="004645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758766" w14:textId="77777777" w:rsidR="00464553" w:rsidRDefault="00464553" w:rsidP="004645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D837EF" w14:textId="77777777" w:rsidR="00464553" w:rsidRDefault="00464553" w:rsidP="004645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2021</w:t>
      </w:r>
    </w:p>
    <w:p w14:paraId="51B6199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2BAA5" w14:textId="77777777" w:rsidR="00464553" w:rsidRDefault="00464553" w:rsidP="009139A6">
      <w:r>
        <w:separator/>
      </w:r>
    </w:p>
  </w:endnote>
  <w:endnote w:type="continuationSeparator" w:id="0">
    <w:p w14:paraId="3AFC0AA5" w14:textId="77777777" w:rsidR="00464553" w:rsidRDefault="004645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972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2D39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1C5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1233A" w14:textId="77777777" w:rsidR="00464553" w:rsidRDefault="00464553" w:rsidP="009139A6">
      <w:r>
        <w:separator/>
      </w:r>
    </w:p>
  </w:footnote>
  <w:footnote w:type="continuationSeparator" w:id="0">
    <w:p w14:paraId="7DBE3C58" w14:textId="77777777" w:rsidR="00464553" w:rsidRDefault="004645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9A2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B65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288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553"/>
    <w:rsid w:val="000666E0"/>
    <w:rsid w:val="002510B7"/>
    <w:rsid w:val="0046455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F8D0B"/>
  <w15:chartTrackingRefBased/>
  <w15:docId w15:val="{56390110-30DE-4E5C-B703-68E75A40C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2021-06-17T10:45:00Z</dcterms:created>
  <dcterms:modified xsi:type="dcterms:W3CDTF">2021-06-17T10:45:00Z</dcterms:modified>
</cp:coreProperties>
</file>